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B1CE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TSG/WGRef  \* MERGEFORMAT </w:instrText>
      </w:r>
      <w:r w:rsidR="00371B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71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MtgSeq  \* MERGEFORMAT </w:instrText>
      </w:r>
      <w:r w:rsidR="00371B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371B17">
        <w:rPr>
          <w:b/>
          <w:noProof/>
          <w:sz w:val="24"/>
        </w:rPr>
        <w:fldChar w:fldCharType="end"/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MtgTitle  \* MERGEFORMAT </w:instrText>
      </w:r>
      <w:r w:rsidR="00371B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71B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6EC3" w:rsidRPr="009F6EC3">
        <w:rPr>
          <w:b/>
          <w:i/>
          <w:noProof/>
          <w:sz w:val="28"/>
        </w:rPr>
        <w:t>R4-2015961</w:t>
      </w:r>
    </w:p>
    <w:p w14:paraId="7CB45193" w14:textId="77777777" w:rsidR="001E41F3" w:rsidRDefault="00371B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F0D99" w:rsidR="001E41F3" w:rsidRPr="00410371" w:rsidRDefault="00371B17" w:rsidP="004B0E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</w:t>
            </w:r>
            <w:r w:rsidR="004B0E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A7CF2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EA975" w:rsidR="001E41F3" w:rsidRPr="00410371" w:rsidRDefault="00371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0E0A">
              <w:rPr>
                <w:b/>
                <w:noProof/>
                <w:sz w:val="28"/>
              </w:rPr>
              <w:t>16</w:t>
            </w:r>
            <w:r w:rsidR="00E13F3D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86E6F" w:rsidR="00F25D98" w:rsidRDefault="00E75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4F98D8" w:rsidR="001E41F3" w:rsidRDefault="00530C1E" w:rsidP="004B0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TR 37.941: overall TR </w:t>
            </w:r>
            <w:proofErr w:type="spellStart"/>
            <w:r w:rsidR="002640DD">
              <w:t>cleanup</w:t>
            </w:r>
            <w:proofErr w:type="spellEnd"/>
            <w:r w:rsidR="002640DD">
              <w:t>, Rel-1</w:t>
            </w:r>
            <w:r w:rsidR="004B0E0A">
              <w:t>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17DC8" w:rsidR="001E41F3" w:rsidRDefault="00E75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71B17">
              <w:fldChar w:fldCharType="begin"/>
            </w:r>
            <w:r w:rsidR="00371B17">
              <w:instrText xml:space="preserve"> DOCPROPERTY  SourceIfTsg  \* MERGEFORMAT </w:instrText>
            </w:r>
            <w:r w:rsidR="00371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OTA_BS_testing-Perf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AFD0C" w:rsidR="001E41F3" w:rsidRDefault="004B0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30EF7" w:rsidR="001E41F3" w:rsidRDefault="00371B17" w:rsidP="004B0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4B0E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4BD3" w14:textId="77777777" w:rsidR="001E41F3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5D742D">
              <w:rPr>
                <w:noProof/>
              </w:rPr>
              <w:t>Cleanup correction</w:t>
            </w:r>
            <w:r>
              <w:rPr>
                <w:noProof/>
              </w:rPr>
              <w:t>s of the whole TR 37.941</w:t>
            </w:r>
            <w:r w:rsidRPr="005D742D">
              <w:rPr>
                <w:noProof/>
              </w:rPr>
              <w:t>.</w:t>
            </w:r>
          </w:p>
          <w:p w14:paraId="708AA7DE" w14:textId="1A61341B" w:rsidR="005D742D" w:rsidRDefault="00DE4D66" w:rsidP="00DE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TR is attached to this cover page</w:t>
            </w:r>
            <w:r w:rsidR="005D742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CD77C" w14:textId="77777777" w:rsidR="001E41F3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Missing asymbols added</w:t>
            </w:r>
          </w:p>
          <w:p w14:paraId="06B97E4F" w14:textId="7CCFE492" w:rsidR="005D742D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Cross-references corrections</w:t>
            </w:r>
          </w:p>
          <w:p w14:paraId="096DE533" w14:textId="57FE8FBF" w:rsidR="00FD070C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 xml:space="preserve">Empty sections filled </w:t>
            </w:r>
          </w:p>
          <w:p w14:paraId="6C2039B5" w14:textId="77777777" w:rsidR="005D742D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Drafting rules implementation</w:t>
            </w:r>
          </w:p>
          <w:p w14:paraId="6F3EFD24" w14:textId="77777777" w:rsidR="005C3452" w:rsidRDefault="005C3452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All the outstanding [] removed from the MU calcualtion tables</w:t>
            </w:r>
          </w:p>
          <w:p w14:paraId="31C656EC" w14:textId="5E823F12" w:rsidR="000D1E9A" w:rsidRDefault="000D1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corrections may beintroduced during the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F3A0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D7165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incorrect cross-references would exist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17FA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3, 6, 7, 8, 9, 10, 11, 12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23E24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A9A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6AD8A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95EC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C6565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AF24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7681D" w:rsidR="008863B9" w:rsidRDefault="00A56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editorial corrections were incorporated during e-mail approval phase.</w:t>
            </w:r>
          </w:p>
        </w:tc>
      </w:tr>
    </w:tbl>
    <w:p w14:paraId="68C9CD36" w14:textId="77777777" w:rsidR="001E41F3" w:rsidRDefault="001E41F3" w:rsidP="00FD070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4C931" w14:textId="77777777" w:rsidR="002E7957" w:rsidRDefault="002E7957">
      <w:r>
        <w:separator/>
      </w:r>
    </w:p>
  </w:endnote>
  <w:endnote w:type="continuationSeparator" w:id="0">
    <w:p w14:paraId="377AA70F" w14:textId="77777777" w:rsidR="002E7957" w:rsidRDefault="002E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F6C86" w14:textId="77777777" w:rsidR="002E7957" w:rsidRDefault="002E7957">
      <w:r>
        <w:separator/>
      </w:r>
    </w:p>
  </w:footnote>
  <w:footnote w:type="continuationSeparator" w:id="0">
    <w:p w14:paraId="1FCE4B90" w14:textId="77777777" w:rsidR="002E7957" w:rsidRDefault="002E7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E9A"/>
    <w:rsid w:val="000D44B3"/>
    <w:rsid w:val="001227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957"/>
    <w:rsid w:val="00305409"/>
    <w:rsid w:val="003609EF"/>
    <w:rsid w:val="0036231A"/>
    <w:rsid w:val="00371B17"/>
    <w:rsid w:val="00374DD4"/>
    <w:rsid w:val="003E1A36"/>
    <w:rsid w:val="00410371"/>
    <w:rsid w:val="004242F1"/>
    <w:rsid w:val="004B0E0A"/>
    <w:rsid w:val="004B75B7"/>
    <w:rsid w:val="0051580D"/>
    <w:rsid w:val="00530C1E"/>
    <w:rsid w:val="0053381A"/>
    <w:rsid w:val="00547111"/>
    <w:rsid w:val="00592C28"/>
    <w:rsid w:val="00592D74"/>
    <w:rsid w:val="005C3452"/>
    <w:rsid w:val="005D742D"/>
    <w:rsid w:val="005E2C44"/>
    <w:rsid w:val="00621188"/>
    <w:rsid w:val="006257ED"/>
    <w:rsid w:val="00665C47"/>
    <w:rsid w:val="00695808"/>
    <w:rsid w:val="006B46FB"/>
    <w:rsid w:val="006E21FB"/>
    <w:rsid w:val="006E7ED9"/>
    <w:rsid w:val="007176FF"/>
    <w:rsid w:val="0076037C"/>
    <w:rsid w:val="00792342"/>
    <w:rsid w:val="007977A8"/>
    <w:rsid w:val="007B512A"/>
    <w:rsid w:val="007C2097"/>
    <w:rsid w:val="007D1A3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B70"/>
    <w:rsid w:val="009777D9"/>
    <w:rsid w:val="00991B88"/>
    <w:rsid w:val="009A1A32"/>
    <w:rsid w:val="009A5753"/>
    <w:rsid w:val="009A579D"/>
    <w:rsid w:val="009E3297"/>
    <w:rsid w:val="009F6EC3"/>
    <w:rsid w:val="009F734F"/>
    <w:rsid w:val="00A246B6"/>
    <w:rsid w:val="00A47E70"/>
    <w:rsid w:val="00A50CF0"/>
    <w:rsid w:val="00A56E7F"/>
    <w:rsid w:val="00A7671C"/>
    <w:rsid w:val="00AA2CBC"/>
    <w:rsid w:val="00AC5820"/>
    <w:rsid w:val="00AD1CD8"/>
    <w:rsid w:val="00B258BB"/>
    <w:rsid w:val="00B67B97"/>
    <w:rsid w:val="00B91FA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E8C"/>
    <w:rsid w:val="00D24991"/>
    <w:rsid w:val="00D50255"/>
    <w:rsid w:val="00D66520"/>
    <w:rsid w:val="00DE34CF"/>
    <w:rsid w:val="00DE4D66"/>
    <w:rsid w:val="00E13F3D"/>
    <w:rsid w:val="00E34898"/>
    <w:rsid w:val="00E75AC4"/>
    <w:rsid w:val="00EB09B7"/>
    <w:rsid w:val="00EE7D7C"/>
    <w:rsid w:val="00F25D98"/>
    <w:rsid w:val="00F300FB"/>
    <w:rsid w:val="00F3449F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B1300-A3C5-4C95-B65F-984D05A3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email approval</cp:lastModifiedBy>
  <cp:revision>3</cp:revision>
  <cp:lastPrinted>1899-12-31T23:00:00Z</cp:lastPrinted>
  <dcterms:created xsi:type="dcterms:W3CDTF">2020-11-24T03:35:00Z</dcterms:created>
  <dcterms:modified xsi:type="dcterms:W3CDTF">2020-11-24T03:36:00Z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R4-2015960</vt:lpwstr>
  </property>
  <property fmtid="{D5CDD505-2E9C-101B-9397-08002B2CF9AE}" pid="10" name="Spec#">
    <vt:lpwstr>37.941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CR to TR 37.941: overall TR cleanup, Rel-15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OTA_BS_testing-Perf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1606136006</vt:lpwstr>
  </property>
</Properties>
</file>